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6B3E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77777777" w:rsidR="00C44B8B" w:rsidRPr="0052681C" w:rsidRDefault="00D207A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07A4">
              <w:rPr>
                <w:b/>
                <w:sz w:val="26"/>
                <w:szCs w:val="26"/>
              </w:rPr>
              <w:t>202A_121</w:t>
            </w:r>
          </w:p>
        </w:tc>
      </w:tr>
      <w:tr w:rsidR="00C44B8B" w:rsidRPr="0052681C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77777777" w:rsidR="00C44B8B" w:rsidRPr="0052681C" w:rsidRDefault="002F1AF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2027865</w:t>
            </w:r>
          </w:p>
        </w:tc>
      </w:tr>
    </w:tbl>
    <w:p w14:paraId="4516B3E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E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516B3F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516B3F3" w14:textId="77777777" w:rsidR="00C44B8B" w:rsidRPr="0052681C" w:rsidRDefault="00C44B8B" w:rsidP="00C44B8B"/>
    <w:p w14:paraId="4516B3F4" w14:textId="77777777" w:rsidR="00C44B8B" w:rsidRPr="0052681C" w:rsidRDefault="00C44B8B" w:rsidP="00C44B8B"/>
    <w:p w14:paraId="4516B3F5" w14:textId="77777777" w:rsidR="00C44B8B" w:rsidRPr="0052681C" w:rsidRDefault="00C44B8B" w:rsidP="00C44B8B"/>
    <w:p w14:paraId="4516B3F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516B3F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516B3F8" w14:textId="77777777" w:rsidR="00612811" w:rsidRPr="00B646EE" w:rsidRDefault="0095080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F1AF7" w:rsidRPr="00B646EE">
        <w:rPr>
          <w:b/>
          <w:sz w:val="26"/>
          <w:szCs w:val="26"/>
        </w:rPr>
        <w:t>Зажим соединительный СОАС-150-3</w:t>
      </w:r>
      <w:r>
        <w:rPr>
          <w:b/>
          <w:sz w:val="26"/>
          <w:szCs w:val="26"/>
        </w:rPr>
        <w:t>)</w:t>
      </w:r>
      <w:r w:rsidR="003F26EE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646EE">
        <w:rPr>
          <w:b/>
          <w:sz w:val="26"/>
          <w:szCs w:val="26"/>
        </w:rPr>
        <w:t xml:space="preserve"> </w:t>
      </w:r>
      <w:r w:rsidR="00AA670B" w:rsidRPr="003F26EE">
        <w:rPr>
          <w:b/>
          <w:sz w:val="26"/>
          <w:szCs w:val="26"/>
          <w:u w:val="single"/>
        </w:rPr>
        <w:t>202</w:t>
      </w:r>
      <w:r w:rsidR="00AA670B" w:rsidRPr="003F26EE">
        <w:rPr>
          <w:b/>
          <w:sz w:val="26"/>
          <w:szCs w:val="26"/>
          <w:u w:val="single"/>
          <w:lang w:val="en-US"/>
        </w:rPr>
        <w:t>A</w:t>
      </w:r>
    </w:p>
    <w:p w14:paraId="4516B3F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3FB" w14:textId="77777777" w:rsidR="008661CD" w:rsidRPr="00B646EE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B646EE">
        <w:rPr>
          <w:sz w:val="24"/>
          <w:szCs w:val="24"/>
        </w:rPr>
        <w:t xml:space="preserve">Технические требования, характеристики </w:t>
      </w:r>
      <w:r w:rsidR="00770408" w:rsidRPr="00B646EE">
        <w:rPr>
          <w:sz w:val="24"/>
          <w:szCs w:val="24"/>
        </w:rPr>
        <w:t>линейной арматуры и гасителей вибрации</w:t>
      </w:r>
      <w:r w:rsidR="005F3212" w:rsidRPr="00B646EE">
        <w:rPr>
          <w:sz w:val="24"/>
          <w:szCs w:val="24"/>
        </w:rPr>
        <w:t xml:space="preserve"> </w:t>
      </w:r>
      <w:r w:rsidR="004F4E9E" w:rsidRPr="00B646EE">
        <w:rPr>
          <w:sz w:val="24"/>
          <w:szCs w:val="24"/>
        </w:rPr>
        <w:t xml:space="preserve">должны соответствовать параметрам </w:t>
      </w:r>
      <w:r w:rsidR="002F1AF7" w:rsidRPr="00B646EE">
        <w:rPr>
          <w:sz w:val="24"/>
          <w:szCs w:val="24"/>
        </w:rPr>
        <w:t>ТУ 3449-009-4006454</w:t>
      </w:r>
      <w:r w:rsidR="008661CD" w:rsidRPr="00B646EE">
        <w:rPr>
          <w:sz w:val="24"/>
          <w:szCs w:val="24"/>
        </w:rPr>
        <w:t xml:space="preserve"> </w:t>
      </w:r>
      <w:r w:rsidR="00B646EE">
        <w:rPr>
          <w:sz w:val="24"/>
          <w:szCs w:val="24"/>
        </w:rPr>
        <w:t>«</w:t>
      </w:r>
      <w:r w:rsidR="008661CD" w:rsidRPr="00B646EE">
        <w:rPr>
          <w:sz w:val="24"/>
          <w:szCs w:val="24"/>
        </w:rPr>
        <w:t>Зажим соединительный СОАС овальный</w:t>
      </w:r>
      <w:r w:rsidR="00B646EE">
        <w:rPr>
          <w:sz w:val="24"/>
          <w:szCs w:val="24"/>
        </w:rPr>
        <w:t>»</w:t>
      </w:r>
      <w:r w:rsidR="008661CD" w:rsidRPr="00B646EE">
        <w:rPr>
          <w:sz w:val="24"/>
          <w:szCs w:val="24"/>
        </w:rPr>
        <w:t>.</w:t>
      </w:r>
    </w:p>
    <w:p w14:paraId="4516B3FC" w14:textId="77777777" w:rsidR="004F4E9E" w:rsidRPr="0052681C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4516B3FD" w14:textId="77777777" w:rsidR="00A305DC" w:rsidRDefault="00B646EE" w:rsidP="0016014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516B43D" wp14:editId="4516B43E">
            <wp:extent cx="4000500" cy="1304925"/>
            <wp:effectExtent l="0" t="0" r="0" b="9525"/>
            <wp:docPr id="1" name="Рисунок 1" descr="&amp;Zcy;&amp;acy;&amp;zhcy;&amp;icy;&amp;mcy; &amp;Scy;&amp;Ocy;&amp;Acy;&amp;Scy;-1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Zcy;&amp;acy;&amp;zhcy;&amp;icy;&amp;mcy; &amp;Scy;&amp;Ocy;&amp;Acy;&amp;Scy;-1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6B3FE" w14:textId="77777777" w:rsidR="00B646EE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9"/>
        <w:gridCol w:w="1402"/>
      </w:tblGrid>
      <w:tr w:rsidR="00B646EE" w:rsidRPr="00B646EE" w14:paraId="4516B401" w14:textId="77777777" w:rsidTr="001601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6B3FF" w14:textId="77777777" w:rsidR="00B646EE" w:rsidRPr="00B646EE" w:rsidRDefault="00B646EE" w:rsidP="003F2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4516B400" w14:textId="77777777" w:rsidR="00B646EE" w:rsidRPr="00B646EE" w:rsidRDefault="00B646EE" w:rsidP="00B64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 xml:space="preserve">СОАС-150-3 </w:t>
            </w:r>
          </w:p>
        </w:tc>
      </w:tr>
      <w:tr w:rsidR="00B646EE" w:rsidRPr="00B646EE" w14:paraId="4516B404" w14:textId="77777777" w:rsidTr="001601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6B402" w14:textId="77777777" w:rsidR="00B646EE" w:rsidRPr="00B646EE" w:rsidRDefault="00B646EE" w:rsidP="003F2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>Размер L, мм</w:t>
            </w:r>
          </w:p>
        </w:tc>
        <w:tc>
          <w:tcPr>
            <w:tcW w:w="0" w:type="auto"/>
            <w:vAlign w:val="center"/>
            <w:hideMark/>
          </w:tcPr>
          <w:p w14:paraId="4516B403" w14:textId="77777777" w:rsidR="00B646EE" w:rsidRPr="00B646EE" w:rsidRDefault="00B646EE" w:rsidP="00B64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 xml:space="preserve">1000 </w:t>
            </w:r>
          </w:p>
        </w:tc>
      </w:tr>
      <w:tr w:rsidR="00B646EE" w:rsidRPr="00B646EE" w14:paraId="4516B407" w14:textId="77777777" w:rsidTr="001601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6B405" w14:textId="77777777" w:rsidR="00B646EE" w:rsidRPr="00B646EE" w:rsidRDefault="00B646EE" w:rsidP="003F2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>Размер S, мм</w:t>
            </w:r>
          </w:p>
        </w:tc>
        <w:tc>
          <w:tcPr>
            <w:tcW w:w="0" w:type="auto"/>
            <w:vAlign w:val="center"/>
            <w:hideMark/>
          </w:tcPr>
          <w:p w14:paraId="4516B406" w14:textId="77777777" w:rsidR="00B646EE" w:rsidRPr="00B646EE" w:rsidRDefault="00B646EE" w:rsidP="00B64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 xml:space="preserve">3,1 </w:t>
            </w:r>
          </w:p>
        </w:tc>
      </w:tr>
      <w:tr w:rsidR="00B646EE" w:rsidRPr="00B646EE" w14:paraId="4516B40A" w14:textId="77777777" w:rsidTr="001601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6B408" w14:textId="77777777" w:rsidR="00B646EE" w:rsidRPr="00B646EE" w:rsidRDefault="00B646EE" w:rsidP="003F2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4516B409" w14:textId="77777777" w:rsidR="00B646EE" w:rsidRPr="00B646EE" w:rsidRDefault="00B646EE" w:rsidP="00B646EE">
            <w:pPr>
              <w:ind w:firstLine="0"/>
              <w:jc w:val="left"/>
              <w:rPr>
                <w:sz w:val="24"/>
                <w:szCs w:val="24"/>
              </w:rPr>
            </w:pPr>
            <w:r w:rsidRPr="00B646EE">
              <w:rPr>
                <w:sz w:val="24"/>
                <w:szCs w:val="24"/>
              </w:rPr>
              <w:t xml:space="preserve">0,92 </w:t>
            </w:r>
          </w:p>
        </w:tc>
      </w:tr>
    </w:tbl>
    <w:p w14:paraId="4516B40B" w14:textId="77777777" w:rsidR="00B646EE" w:rsidRPr="0052681C" w:rsidRDefault="00B646E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16B4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52681C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516B41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516B415" w14:textId="3FE1FCC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4CC7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4516B416" w14:textId="77F5835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516B418" w14:textId="77777777" w:rsidR="00DE0C6D" w:rsidRPr="0052681C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516B41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516B41A" w14:textId="77777777" w:rsidR="0052681C" w:rsidRPr="008661CD" w:rsidRDefault="008661CD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61CD">
        <w:rPr>
          <w:sz w:val="24"/>
          <w:szCs w:val="24"/>
        </w:rPr>
        <w:t xml:space="preserve">ТУ 3449-009-4006454 </w:t>
      </w:r>
      <w:r w:rsidR="00B646EE">
        <w:rPr>
          <w:sz w:val="24"/>
          <w:szCs w:val="24"/>
        </w:rPr>
        <w:t>«</w:t>
      </w:r>
      <w:r w:rsidRPr="008661CD">
        <w:rPr>
          <w:sz w:val="24"/>
          <w:szCs w:val="24"/>
        </w:rPr>
        <w:t>Зажим соединительный СОАС овальный</w:t>
      </w:r>
      <w:r w:rsidR="00B646EE">
        <w:rPr>
          <w:sz w:val="24"/>
          <w:szCs w:val="24"/>
        </w:rPr>
        <w:t>»</w:t>
      </w:r>
      <w:r w:rsidR="0052681C" w:rsidRPr="008661CD">
        <w:rPr>
          <w:sz w:val="24"/>
          <w:szCs w:val="24"/>
        </w:rPr>
        <w:t>;</w:t>
      </w:r>
    </w:p>
    <w:p w14:paraId="4516B41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516B41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516B41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16B41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516B41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516B42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516B42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516B42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516B42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2184D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4516B42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16B42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516B42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2184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16B42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516B42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516B42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16B42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</w:t>
      </w:r>
      <w:r w:rsidR="0062184D">
        <w:rPr>
          <w:b/>
          <w:bCs/>
          <w:sz w:val="26"/>
          <w:szCs w:val="26"/>
        </w:rPr>
        <w:t xml:space="preserve"> </w:t>
      </w:r>
      <w:r w:rsidR="00612811" w:rsidRPr="0052681C">
        <w:rPr>
          <w:b/>
          <w:bCs/>
          <w:sz w:val="26"/>
          <w:szCs w:val="26"/>
        </w:rPr>
        <w:t>документации.</w:t>
      </w:r>
    </w:p>
    <w:p w14:paraId="4516B42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516B42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516B42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516B4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516B43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516B43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516B43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516B43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516B43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516B43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516B43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516B43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16B438" w14:textId="77777777" w:rsidR="001D6900" w:rsidRPr="0052681C" w:rsidRDefault="001D6900" w:rsidP="00451C4D">
      <w:pPr>
        <w:rPr>
          <w:sz w:val="26"/>
          <w:szCs w:val="26"/>
        </w:rPr>
      </w:pPr>
    </w:p>
    <w:p w14:paraId="4516B439" w14:textId="77777777" w:rsidR="004A2665" w:rsidRPr="0052681C" w:rsidRDefault="004A2665" w:rsidP="00451C4D">
      <w:pPr>
        <w:rPr>
          <w:sz w:val="26"/>
          <w:szCs w:val="26"/>
        </w:rPr>
      </w:pPr>
    </w:p>
    <w:p w14:paraId="4516B43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516B43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516B43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6B441" w14:textId="77777777" w:rsidR="00321319" w:rsidRDefault="00321319">
      <w:r>
        <w:separator/>
      </w:r>
    </w:p>
  </w:endnote>
  <w:endnote w:type="continuationSeparator" w:id="0">
    <w:p w14:paraId="4516B442" w14:textId="77777777" w:rsidR="00321319" w:rsidRDefault="0032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6B43F" w14:textId="77777777" w:rsidR="00321319" w:rsidRDefault="00321319">
      <w:r>
        <w:separator/>
      </w:r>
    </w:p>
  </w:footnote>
  <w:footnote w:type="continuationSeparator" w:id="0">
    <w:p w14:paraId="4516B440" w14:textId="77777777" w:rsidR="00321319" w:rsidRDefault="00321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6B3E7"/>
  <w15:docId w15:val="{A010F99E-B966-46D8-8537-FE69CB12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35EB7-7AB5-499E-9975-C85D7F8E4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C091E-912F-4828-A8E7-F0EC604DD4D1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944CA77-ADDF-485F-A7C0-0A3648EF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50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2015-04-13T13:14:00Z</dcterms:created>
  <dcterms:modified xsi:type="dcterms:W3CDTF">2015-09-02T11:56:00Z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